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BB6" w:rsidRDefault="00C17BB6" w:rsidP="00F6715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201.. – 201… Eğitim Öğretim Yılı ………………Orta Okulu</w:t>
      </w:r>
    </w:p>
    <w:p w:rsidR="00C17BB6" w:rsidRDefault="00C17BB6" w:rsidP="00F6715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Fen ve Teknoloji Dersi 8. Sınıf 1. Dönem 1. Yazılı   </w:t>
      </w:r>
    </w:p>
    <w:p w:rsidR="00C17BB6" w:rsidRDefault="00C17BB6" w:rsidP="00F6715E">
      <w:pPr>
        <w:spacing w:after="0" w:line="240" w:lineRule="auto"/>
        <w:rPr>
          <w:b/>
          <w:sz w:val="28"/>
          <w:szCs w:val="28"/>
        </w:rPr>
      </w:pPr>
    </w:p>
    <w:p w:rsidR="00C17BB6" w:rsidRDefault="00C17BB6" w:rsidP="00F6715E">
      <w:pPr>
        <w:spacing w:after="0" w:line="240" w:lineRule="auto"/>
        <w:rPr>
          <w:b/>
        </w:rPr>
      </w:pPr>
      <w:r>
        <w:rPr>
          <w:b/>
        </w:rPr>
        <w:t>Ad – Soyad:                                                     Sınıf:                                   Numara:</w:t>
      </w:r>
    </w:p>
    <w:p w:rsidR="00C17BB6" w:rsidRDefault="00C17BB6" w:rsidP="00F6715E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262.15pt;margin-top:6.2pt;width:237pt;height:70.5pt;z-index:-251668992;visibility:visible" wrapcoords="-68 0 -68 21370 21600 21370 21600 0 -68 0">
            <v:imagedata r:id="rId5" o:title=""/>
            <w10:wrap type="tight"/>
          </v:shape>
        </w:pict>
      </w:r>
    </w:p>
    <w:p w:rsidR="00C17BB6" w:rsidRDefault="00C17BB6" w:rsidP="00F6715E">
      <w:pPr>
        <w:spacing w:after="0" w:line="240" w:lineRule="auto"/>
        <w:rPr>
          <w:b/>
        </w:rPr>
        <w:sectPr w:rsidR="00C17BB6" w:rsidSect="00F6715E">
          <w:pgSz w:w="11906" w:h="16838"/>
          <w:pgMar w:top="1417" w:right="1417" w:bottom="1417" w:left="1417" w:header="708" w:footer="708" w:gutter="0"/>
          <w:cols w:space="567"/>
          <w:docGrid w:linePitch="360"/>
        </w:sectPr>
      </w:pPr>
    </w:p>
    <w:p w:rsidR="00C17BB6" w:rsidRDefault="00C17BB6" w:rsidP="00F6715E">
      <w:pPr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1" o:spid="_x0000_s1027" type="#_x0000_t75" style="position:absolute;margin-left:-61.85pt;margin-top:17.6pt;width:264pt;height:150.75pt;z-index:-251671040;visibility:visible" wrapcoords="-61 0 -61 21493 21600 21493 21600 0 -61 0">
            <v:imagedata r:id="rId6" o:title=""/>
            <w10:wrap type="tight"/>
          </v:shape>
        </w:pict>
      </w:r>
      <w:r>
        <w:rPr>
          <w:b/>
        </w:rPr>
        <w:t>1.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Verilen resimde A,B,C,D harfleriyle gösterilen yapılar aşağıdakilerden hangisinde doğru olarak verilmiştir?</w:t>
      </w: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  <w:u w:val="single"/>
        </w:rPr>
      </w:pPr>
      <w:r>
        <w:rPr>
          <w:b/>
        </w:rPr>
        <w:t xml:space="preserve">   </w:t>
      </w:r>
      <w:r>
        <w:rPr>
          <w:b/>
          <w:u w:val="single"/>
        </w:rPr>
        <w:t xml:space="preserve">          A                B                C                      D   </w:t>
      </w:r>
    </w:p>
    <w:p w:rsidR="00C17BB6" w:rsidRDefault="00C17BB6" w:rsidP="00AC0475">
      <w:pPr>
        <w:spacing w:after="0" w:line="240" w:lineRule="auto"/>
        <w:rPr>
          <w:b/>
          <w:u w:val="single"/>
        </w:rPr>
      </w:pP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A)Kromozom</w:t>
      </w:r>
      <w:r>
        <w:rPr>
          <w:b/>
        </w:rPr>
        <w:tab/>
        <w:t xml:space="preserve"> Gen            DNA          Nülleotit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 xml:space="preserve">B) DNA            Kromozom   Nükleotit     Gen 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4" o:spid="_x0000_s1028" type="#_x0000_t75" style="position:absolute;margin-left:233.65pt;margin-top:8.6pt;width:96pt;height:55.5pt;z-index:-251667968;visibility:visible" wrapcoords="-169 0 -169 21308 21600 21308 21600 0 -169 0">
            <v:imagedata r:id="rId7" o:title=""/>
            <w10:wrap type="tight"/>
          </v:shape>
        </w:pict>
      </w:r>
      <w:r>
        <w:rPr>
          <w:b/>
        </w:rPr>
        <w:t>C) Kromozom    DNA           Gen            Nükleotit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D) DNA               Gen      Nükleotit     kromozom</w:t>
      </w:r>
    </w:p>
    <w:p w:rsidR="00C17BB6" w:rsidRDefault="00C17BB6" w:rsidP="00AC0475">
      <w:pPr>
        <w:spacing w:after="0" w:line="240" w:lineRule="auto"/>
        <w:rPr>
          <w:b/>
        </w:rPr>
      </w:pPr>
    </w:p>
    <w:p w:rsidR="00C17BB6" w:rsidRPr="00676D6F" w:rsidRDefault="00C17BB6" w:rsidP="00AC0475">
      <w:pPr>
        <w:spacing w:after="0" w:line="240" w:lineRule="auto"/>
        <w:rPr>
          <w:b/>
          <w:u w:val="single"/>
        </w:rPr>
      </w:pPr>
      <w:r>
        <w:rPr>
          <w:b/>
        </w:rPr>
        <w:t xml:space="preserve">2. 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7" o:spid="_x0000_s1029" type="#_x0000_t75" style="position:absolute;margin-left:364.15pt;margin-top:35.15pt;width:100.5pt;height:51.75pt;z-index:-251665920;visibility:visible" wrapcoords="-161 0 -161 21287 21600 21287 21600 0 -161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2" o:spid="_x0000_s1030" type="#_x0000_t75" style="position:absolute;margin-left:-67.85pt;margin-top:2.15pt;width:132pt;height:186pt;z-index:-251670016;visibility:visible" wrapcoords="-123 0 -123 21513 21600 21513 21600 0 -123 0">
            <v:imagedata r:id="rId9" o:title=""/>
            <w10:wrap type="tight"/>
          </v:shape>
        </w:pict>
      </w:r>
      <w:r>
        <w:rPr>
          <w:b/>
        </w:rPr>
        <w:t>Sedanur yanda verilen resim ile ilgili aşağıdaki açıklamaları yapıyor. Hangisini söylerse doğru ifade etmiş olmaz?</w:t>
      </w: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7665AC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10" o:spid="_x0000_s1031" type="#_x0000_t75" style="position:absolute;margin-left:186pt;margin-top:19.75pt;width:129.75pt;height:54.75pt;z-index:-251663872;visibility:visible" wrapcoords="-125 0 -125 21304 21600 21304 21600 0 -125 0">
            <v:imagedata r:id="rId10" o:title=""/>
            <w10:wrap type="tight"/>
          </v:shape>
        </w:pict>
      </w:r>
      <w:r>
        <w:rPr>
          <w:b/>
        </w:rPr>
        <w:t>A)Sitoplazmada serbest olarak bulunan nükleotitler kullanılır</w:t>
      </w:r>
    </w:p>
    <w:p w:rsidR="00C17BB6" w:rsidRDefault="00C17BB6" w:rsidP="007665AC">
      <w:pPr>
        <w:spacing w:after="0" w:line="240" w:lineRule="auto"/>
        <w:rPr>
          <w:b/>
        </w:rPr>
      </w:pPr>
      <w:r>
        <w:rPr>
          <w:b/>
        </w:rPr>
        <w:t>B) DNA fermuar gibi açılır</w:t>
      </w:r>
    </w:p>
    <w:p w:rsidR="00C17BB6" w:rsidRDefault="00C17BB6" w:rsidP="007665AC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13" o:spid="_x0000_s1032" type="#_x0000_t75" style="position:absolute;margin-left:318.75pt;margin-top:16.3pt;width:123.75pt;height:56.25pt;z-index:-251660800;visibility:visible" wrapcoords="-131 0 -131 21312 21600 21312 21600 0 -131 0">
            <v:imagedata r:id="rId11" o:title=""/>
            <w10:wrap type="tight"/>
          </v:shape>
        </w:pict>
      </w:r>
      <w:r>
        <w:rPr>
          <w:noProof/>
          <w:lang w:eastAsia="tr-TR"/>
        </w:rPr>
        <w:pict>
          <v:shape id="Resim 12" o:spid="_x0000_s1033" type="#_x0000_t75" style="position:absolute;margin-left:173.25pt;margin-top:20.8pt;width:145.5pt;height:51.75pt;z-index:-251661824;visibility:visible" wrapcoords="-111 0 -111 21287 21600 21287 21600 0 -111 0">
            <v:imagedata r:id="rId12" o:title=""/>
            <w10:wrap type="tight"/>
          </v:shape>
        </w:pict>
      </w:r>
      <w:r>
        <w:rPr>
          <w:b/>
        </w:rPr>
        <w:t>C) Adenin nükleotiti karşısına Timin nükleotiti gelir</w:t>
      </w:r>
    </w:p>
    <w:p w:rsidR="00C17BB6" w:rsidRPr="007665AC" w:rsidRDefault="00C17BB6" w:rsidP="007665AC">
      <w:pPr>
        <w:spacing w:after="0" w:line="240" w:lineRule="auto"/>
        <w:rPr>
          <w:b/>
        </w:rPr>
      </w:pPr>
      <w:r>
        <w:rPr>
          <w:b/>
        </w:rPr>
        <w:t>D) Mitoz bölünmenin sitoplazma bölünmesi aşamasında gerçekleşir</w:t>
      </w:r>
    </w:p>
    <w:p w:rsidR="00C17BB6" w:rsidRDefault="00C17BB6" w:rsidP="008C65FD">
      <w:pPr>
        <w:spacing w:after="0" w:line="240" w:lineRule="auto"/>
        <w:rPr>
          <w:b/>
        </w:rPr>
      </w:pPr>
    </w:p>
    <w:p w:rsidR="00C17BB6" w:rsidRDefault="00C17BB6" w:rsidP="008C65FD">
      <w:pPr>
        <w:spacing w:after="0" w:line="240" w:lineRule="auto"/>
        <w:rPr>
          <w:b/>
        </w:rPr>
      </w:pPr>
    </w:p>
    <w:p w:rsidR="00C17BB6" w:rsidRDefault="00C17BB6" w:rsidP="008C65FD">
      <w:pPr>
        <w:spacing w:after="0" w:line="240" w:lineRule="auto"/>
        <w:rPr>
          <w:b/>
        </w:rPr>
      </w:pPr>
      <w:r>
        <w:rPr>
          <w:b/>
        </w:rPr>
        <w:t>3. 500 adenin 250 guanin  bulunan bir DNA parçasında kaç adet şeker vardır?</w:t>
      </w:r>
    </w:p>
    <w:p w:rsidR="00C17BB6" w:rsidRDefault="00C17BB6" w:rsidP="008C65FD">
      <w:pPr>
        <w:spacing w:after="0" w:line="240" w:lineRule="auto"/>
        <w:ind w:left="360"/>
        <w:rPr>
          <w:b/>
        </w:rPr>
      </w:pPr>
    </w:p>
    <w:p w:rsidR="00C17BB6" w:rsidRDefault="00C17BB6" w:rsidP="008C65FD">
      <w:pPr>
        <w:spacing w:after="0" w:line="240" w:lineRule="auto"/>
        <w:rPr>
          <w:b/>
        </w:rPr>
      </w:pPr>
      <w:r>
        <w:rPr>
          <w:b/>
        </w:rPr>
        <w:t>A)750    B) 1500    C) 250     D) 1250</w:t>
      </w:r>
    </w:p>
    <w:p w:rsidR="00C17BB6" w:rsidRPr="008C65FD" w:rsidRDefault="00C17BB6" w:rsidP="008C65FD">
      <w:pPr>
        <w:spacing w:after="0" w:line="240" w:lineRule="auto"/>
        <w:rPr>
          <w:b/>
        </w:rPr>
      </w:pPr>
      <w:r>
        <w:rPr>
          <w:b/>
        </w:rPr>
        <w:t xml:space="preserve">4. </w:t>
      </w:r>
    </w:p>
    <w:p w:rsidR="00C17BB6" w:rsidRDefault="00C17BB6" w:rsidP="008C65FD">
      <w:pPr>
        <w:pStyle w:val="ListParagraph"/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Yukarıda verilen olayla ilgili yorum yapan Kubilay hangisini söylerse doğru bir ifade kullanmış olmaz?</w:t>
      </w: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A)Bronzlaşma örnek olarak verilebilir.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B) Radyasyon bu durumun oluşmasına neden olabilir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C) Canlının genetik yapısı değişmiştir.</w:t>
      </w: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D) Van kedisinin gözleri bu yolla gerçekleşmiştir.</w:t>
      </w: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AC0475">
      <w:pPr>
        <w:spacing w:after="0" w:line="240" w:lineRule="auto"/>
        <w:rPr>
          <w:b/>
        </w:rPr>
      </w:pPr>
      <w:r>
        <w:rPr>
          <w:b/>
        </w:rPr>
        <w:t>5. Meryem canlıların yaşadığı çevreye uyum sağlamaları ile ilgili bir poster hazırlamaktadır. Meryem hangi resmi kullanırsa posterde hata yapar?</w:t>
      </w:r>
    </w:p>
    <w:p w:rsidR="00C17BB6" w:rsidRDefault="00C17BB6" w:rsidP="00AC0475">
      <w:pPr>
        <w:spacing w:after="0" w:line="240" w:lineRule="auto"/>
        <w:rPr>
          <w:b/>
        </w:rPr>
      </w:pPr>
    </w:p>
    <w:p w:rsidR="00C17BB6" w:rsidRDefault="00C17BB6" w:rsidP="00832E60">
      <w:pPr>
        <w:pStyle w:val="ListParagraph"/>
        <w:numPr>
          <w:ilvl w:val="0"/>
          <w:numId w:val="11"/>
        </w:numPr>
        <w:spacing w:after="0" w:line="240" w:lineRule="auto"/>
        <w:rPr>
          <w:b/>
        </w:rPr>
      </w:pPr>
      <w:r>
        <w:rPr>
          <w:b/>
        </w:rPr>
        <w:t>C)</w:t>
      </w:r>
    </w:p>
    <w:p w:rsidR="00C17BB6" w:rsidRDefault="00C17BB6" w:rsidP="00B67366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5" o:spid="_x0000_s1034" type="#_x0000_t75" style="position:absolute;margin-left:24pt;margin-top:8.6pt;width:100.5pt;height:55.5pt;z-index:-251666944;visibility:visible" wrapcoords="-161 0 -161 21308 21600 21308 21600 0 -161 0">
            <v:imagedata r:id="rId13" o:title=""/>
            <w10:wrap type="tight"/>
          </v:shape>
        </w:pict>
      </w:r>
    </w:p>
    <w:p w:rsidR="00C17BB6" w:rsidRDefault="00C17BB6" w:rsidP="00BF5A62">
      <w:pPr>
        <w:pStyle w:val="ListParagraph"/>
        <w:numPr>
          <w:ilvl w:val="0"/>
          <w:numId w:val="11"/>
        </w:numPr>
        <w:spacing w:after="0" w:line="240" w:lineRule="auto"/>
        <w:rPr>
          <w:b/>
        </w:rPr>
      </w:pPr>
      <w:r>
        <w:rPr>
          <w:b/>
        </w:rPr>
        <w:t>D)</w:t>
      </w:r>
    </w:p>
    <w:p w:rsidR="00C17BB6" w:rsidRDefault="00C17BB6" w:rsidP="00832E60">
      <w:pPr>
        <w:spacing w:after="0" w:line="240" w:lineRule="auto"/>
        <w:rPr>
          <w:b/>
          <w:noProof/>
          <w:lang w:eastAsia="tr-TR"/>
        </w:rPr>
      </w:pPr>
      <w:r>
        <w:rPr>
          <w:noProof/>
          <w:lang w:eastAsia="tr-TR"/>
        </w:rPr>
        <w:pict>
          <v:shape id="Resim 11" o:spid="_x0000_s1035" type="#_x0000_t75" style="position:absolute;margin-left:155.5pt;margin-top:60.05pt;width:117pt;height:66.75pt;z-index:-251662848;visibility:visible" wrapcoords="-138 0 -138 21357 21600 21357 21600 0 -138 0">
            <v:imagedata r:id="rId14" o:title=""/>
            <w10:wrap type="tight"/>
          </v:shape>
        </w:pict>
      </w:r>
      <w:r>
        <w:rPr>
          <w:noProof/>
          <w:lang w:eastAsia="tr-TR"/>
        </w:rPr>
        <w:pict>
          <v:shape id="Resim 6" o:spid="_x0000_s1036" type="#_x0000_t75" style="position:absolute;margin-left:-4.25pt;margin-top:8.3pt;width:99pt;height:51.75pt;z-index:-251664896;visibility:visible" wrapcoords="-164 0 -164 21287 21600 21287 21600 0 -164 0">
            <v:imagedata r:id="rId15" o:title=""/>
            <w10:wrap type="tight"/>
          </v:shape>
        </w:pict>
      </w:r>
      <w:r>
        <w:rPr>
          <w:b/>
        </w:rPr>
        <w:t xml:space="preserve">6.      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Ceyda Darwin’in evrim teorisi ile ilgili bildikleri not etmiştir. Ama bir not kağıdının hatalı olduğunu fark etmiştir. Hangi not kağıdı çıkartılırsa hatası giderilmiş olur?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A)3</w:t>
      </w:r>
      <w:r>
        <w:rPr>
          <w:b/>
        </w:rPr>
        <w:tab/>
      </w:r>
      <w:r>
        <w:rPr>
          <w:b/>
        </w:rPr>
        <w:tab/>
        <w:t>B)4                 C)1</w:t>
      </w:r>
      <w:r>
        <w:rPr>
          <w:b/>
        </w:rPr>
        <w:tab/>
        <w:t>D)2</w:t>
      </w:r>
    </w:p>
    <w:p w:rsidR="00C17BB6" w:rsidRDefault="00C17BB6" w:rsidP="005F5800">
      <w:pPr>
        <w:spacing w:after="0" w:line="240" w:lineRule="auto"/>
        <w:rPr>
          <w:b/>
        </w:rPr>
      </w:pPr>
      <w:r>
        <w:rPr>
          <w:b/>
        </w:rPr>
        <w:t>7. Bir DNA modeli tasarlamak isteyen Emre ilk zinciri A – A – T – G – S – S – G  şeklinde yaptığına göre ikinci zincir nasıl olmalıdır?</w:t>
      </w:r>
    </w:p>
    <w:p w:rsidR="00C17BB6" w:rsidRDefault="00C17BB6" w:rsidP="005F5800">
      <w:pPr>
        <w:spacing w:after="0" w:line="240" w:lineRule="auto"/>
        <w:rPr>
          <w:b/>
        </w:rPr>
      </w:pPr>
      <w:r>
        <w:rPr>
          <w:b/>
        </w:rPr>
        <w:t xml:space="preserve">A) T – A – A – S – G – G – S </w:t>
      </w:r>
    </w:p>
    <w:p w:rsidR="00C17BB6" w:rsidRDefault="00C17BB6" w:rsidP="005F5800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26" o:spid="_x0000_s1037" type="#_x0000_t75" style="position:absolute;margin-left:235.15pt;margin-top:2.2pt;width:117pt;height:63.75pt;z-index:-251651584;visibility:visible" wrapcoords="-138 0 -138 21346 21600 21346 21600 0 -138 0">
            <v:imagedata r:id="rId16" o:title=""/>
            <w10:wrap type="tight"/>
          </v:shape>
        </w:pict>
      </w:r>
      <w:r>
        <w:rPr>
          <w:b/>
        </w:rPr>
        <w:t xml:space="preserve">B) G – G – A – A – T – G – S </w:t>
      </w:r>
    </w:p>
    <w:p w:rsidR="00C17BB6" w:rsidRDefault="00C17BB6" w:rsidP="005F5800">
      <w:pPr>
        <w:spacing w:after="0" w:line="240" w:lineRule="auto"/>
        <w:rPr>
          <w:b/>
        </w:rPr>
      </w:pPr>
      <w:r>
        <w:rPr>
          <w:b/>
        </w:rPr>
        <w:t xml:space="preserve">C) T – T – A – S – G – G – S </w:t>
      </w:r>
    </w:p>
    <w:p w:rsidR="00C17BB6" w:rsidRDefault="00C17BB6" w:rsidP="005F5800">
      <w:pPr>
        <w:spacing w:after="0" w:line="240" w:lineRule="auto"/>
        <w:rPr>
          <w:b/>
        </w:rPr>
      </w:pPr>
      <w:r>
        <w:rPr>
          <w:b/>
        </w:rPr>
        <w:t xml:space="preserve">D) S– A – T – T – G – S – T </w:t>
      </w:r>
    </w:p>
    <w:p w:rsidR="00C17BB6" w:rsidRDefault="00C17BB6" w:rsidP="005F5800">
      <w:pPr>
        <w:spacing w:after="0" w:line="240" w:lineRule="auto"/>
        <w:rPr>
          <w:b/>
        </w:rPr>
      </w:pPr>
    </w:p>
    <w:p w:rsidR="00C17BB6" w:rsidRDefault="00C17BB6" w:rsidP="005F5800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27" o:spid="_x0000_s1038" type="#_x0000_t75" style="position:absolute;margin-left:237.35pt;margin-top:28.75pt;width:122.25pt;height:73.5pt;z-index:-251649536;visibility:visible" wrapcoords="-133 0 -133 21380 21600 21380 21600 0 -133 0">
            <v:imagedata r:id="rId17" o:title=""/>
            <w10:wrap type="tight"/>
          </v:shape>
        </w:pict>
      </w:r>
      <w:r>
        <w:rPr>
          <w:noProof/>
          <w:lang w:eastAsia="tr-TR"/>
        </w:rPr>
        <w:pict>
          <v:shape id="Resim 15" o:spid="_x0000_s1039" type="#_x0000_t75" style="position:absolute;margin-left:-57.35pt;margin-top:16.7pt;width:117pt;height:132.75pt;z-index:-251659776;visibility:visible" wrapcoords="-138 0 -138 21478 21600 21478 21600 0 -138 0">
            <v:imagedata r:id="rId18" o:title=""/>
            <w10:wrap type="tight"/>
          </v:shape>
        </w:pict>
      </w:r>
      <w:r>
        <w:rPr>
          <w:b/>
        </w:rPr>
        <w:t>8. Resimde verilen bitkiyi yetiştiren bilim adamları aşağıdaki uygulamalardan hangisini yapmaz?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A)Vitamin tableti hazırlamak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B) Böceklere karşı dirençli bitki türü geliştirmek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28" o:spid="_x0000_s1040" type="#_x0000_t75" style="position:absolute;margin-left:165.75pt;margin-top:12.8pt;width:122.25pt;height:75pt;z-index:-251650560;visibility:visible" wrapcoords="-133 0 -133 21384 21600 21384 21600 0 -133 0">
            <v:imagedata r:id="rId13" o:title=""/>
            <w10:wrap type="tight"/>
          </v:shape>
        </w:pict>
      </w:r>
      <w:r>
        <w:rPr>
          <w:noProof/>
          <w:lang w:eastAsia="tr-TR"/>
        </w:rPr>
        <w:pict>
          <v:shape id="Resim 31" o:spid="_x0000_s1041" type="#_x0000_t75" style="position:absolute;margin-left:313.5pt;margin-top:12.8pt;width:119.25pt;height:75pt;z-index:-251646464;visibility:visible" wrapcoords="-136 0 -136 21384 21600 21384 21600 0 -136 0">
            <v:imagedata r:id="rId19" o:title=""/>
            <w10:wrap type="tight"/>
          </v:shape>
        </w:pict>
      </w:r>
      <w:r>
        <w:rPr>
          <w:b/>
        </w:rPr>
        <w:t>C) Koyun kopyalamak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D) Daha fazla ürün veren mısır üretmek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17" o:spid="_x0000_s1042" type="#_x0000_t75" style="position:absolute;margin-left:-63.35pt;margin-top:14.6pt;width:155.25pt;height:111pt;z-index:-251658752;visibility:visible" wrapcoords="-104 0 -104 21454 21600 21454 21600 0 -104 0">
            <v:imagedata r:id="rId20" o:title=""/>
            <w10:wrap type="tight"/>
          </v:shape>
        </w:pict>
      </w:r>
      <w:r>
        <w:rPr>
          <w:b/>
        </w:rPr>
        <w:t>9. Karikatürde verilen üreme şekli aşağıdakilerden hangisi ile açıklanır?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A)Bölünerek çoğalma</w:t>
      </w:r>
      <w:r>
        <w:rPr>
          <w:b/>
        </w:rPr>
        <w:tab/>
        <w:t xml:space="preserve">       B) Sporla üreme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C) Yenilenme</w:t>
      </w:r>
      <w:r>
        <w:rPr>
          <w:b/>
        </w:rPr>
        <w:tab/>
      </w:r>
      <w:r>
        <w:rPr>
          <w:b/>
        </w:rPr>
        <w:tab/>
        <w:t xml:space="preserve">      D) Tomurcuklanma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10. Melez siyah kıllı iki fareden kahverengi kıllı fare olma olasılığı nedir? ( Siyah kıllılık kahverengi kıllılığa baskındır)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A)%0</w:t>
      </w:r>
      <w:r>
        <w:rPr>
          <w:b/>
        </w:rPr>
        <w:tab/>
        <w:t>B) % 25</w:t>
      </w:r>
      <w:r>
        <w:rPr>
          <w:b/>
        </w:rPr>
        <w:tab/>
        <w:t xml:space="preserve">          C) % 50</w:t>
      </w:r>
      <w:r>
        <w:rPr>
          <w:b/>
        </w:rPr>
        <w:tab/>
        <w:t xml:space="preserve">    D) % 75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19" o:spid="_x0000_s1043" type="#_x0000_t75" style="position:absolute;margin-left:55.9pt;margin-top:48.05pt;width:57.8pt;height:78.75pt;z-index:-251656704;visibility:visible" wrapcoords="-281 0 -281 21394 21600 21394 21600 0 -281 0">
            <v:imagedata r:id="rId21" o:title=""/>
            <w10:wrap type="tight"/>
          </v:shape>
        </w:pict>
      </w:r>
      <w:r>
        <w:rPr>
          <w:noProof/>
          <w:lang w:eastAsia="tr-TR"/>
        </w:rPr>
        <w:pict>
          <v:shape id="Resim 22" o:spid="_x0000_s1044" type="#_x0000_t75" style="position:absolute;margin-left:63.4pt;margin-top:156.8pt;width:55.5pt;height:75.75pt;z-index:-251653632;visibility:visible" wrapcoords="-292 0 -292 21386 21600 21386 21600 0 -292 0">
            <v:imagedata r:id="rId22" o:title=""/>
            <w10:wrap type="tight"/>
          </v:shape>
        </w:pict>
      </w:r>
      <w:r>
        <w:rPr>
          <w:noProof/>
          <w:lang w:eastAsia="tr-TR"/>
        </w:rPr>
        <w:pict>
          <v:shape id="Resim 23" o:spid="_x0000_s1045" type="#_x0000_t75" style="position:absolute;margin-left:143.65pt;margin-top:146.3pt;width:59.25pt;height:81pt;z-index:-251652608;visibility:visible" wrapcoords="-273 0 -273 21400 21600 21400 21600 0 -273 0">
            <v:imagedata r:id="rId23" o:title=""/>
            <w10:wrap type="tight"/>
          </v:shape>
        </w:pict>
      </w:r>
      <w:r>
        <w:rPr>
          <w:noProof/>
          <w:lang w:eastAsia="tr-TR"/>
        </w:rPr>
        <w:pict>
          <v:shape id="Resim 21" o:spid="_x0000_s1046" type="#_x0000_t75" style="position:absolute;margin-left:148.9pt;margin-top:48.05pt;width:57.75pt;height:78.75pt;z-index:-251654656;visibility:visible" wrapcoords="-281 0 -281 21394 21600 21394 21600 0 -281 0">
            <v:imagedata r:id="rId24" o:title=""/>
            <w10:wrap type="tight"/>
          </v:shape>
        </w:pict>
      </w:r>
      <w:r>
        <w:rPr>
          <w:noProof/>
          <w:lang w:eastAsia="tr-TR"/>
        </w:rPr>
        <w:pict>
          <v:shape id="Resim 18" o:spid="_x0000_s1047" type="#_x0000_t75" style="position:absolute;margin-left:-28.85pt;margin-top:156.8pt;width:56.25pt;height:76.5pt;z-index:-251657728;visibility:visible" wrapcoords="-288 0 -288 21388 21600 21388 21600 0 -288 0">
            <v:imagedata r:id="rId25" o:title=""/>
            <w10:wrap type="tight"/>
          </v:shape>
        </w:pict>
      </w:r>
      <w:r>
        <w:rPr>
          <w:noProof/>
          <w:lang w:eastAsia="tr-TR"/>
        </w:rPr>
        <w:pict>
          <v:shape id="Resim 20" o:spid="_x0000_s1048" type="#_x0000_t75" style="position:absolute;margin-left:-23.6pt;margin-top:47.3pt;width:51pt;height:76.5pt;z-index:-251655680;visibility:visible" wrapcoords="-318 0 -318 21388 21600 21388 21600 0 -318 0">
            <v:imagedata r:id="rId26" o:title=""/>
            <w10:wrap type="tight"/>
          </v:shape>
        </w:pict>
      </w:r>
      <w:r>
        <w:rPr>
          <w:b/>
        </w:rPr>
        <w:t>11. Aşağıda verilen resimleri doğru bir şekilde sıralayınız. ( 18 Puan )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12. Aşağıda verilen örneklerin altlarına adaptasyon, mutasyon, modifikasyon kavramlarından doğru olanı yazınız. (18 Puan)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29" o:spid="_x0000_s1049" type="#_x0000_t75" style="position:absolute;margin-left:24pt;margin-top:-.05pt;width:112.2pt;height:68.25pt;z-index:-251648512;visibility:visible" wrapcoords="-144 0 -144 21363 21600 21363 21600 0 -144 0">
            <v:imagedata r:id="rId27" o:title=""/>
            <w10:wrap type="tight"/>
          </v:shape>
        </w:pic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 xml:space="preserve">  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noProof/>
          <w:lang w:eastAsia="tr-TR"/>
        </w:rPr>
        <w:pict>
          <v:shape id="Resim 30" o:spid="_x0000_s1050" type="#_x0000_t75" style="position:absolute;margin-left:20.25pt;margin-top:22pt;width:119.25pt;height:84pt;z-index:-251647488;visibility:visible" wrapcoords="-136 0 -136 21407 21600 21407 21600 0 -136 0">
            <v:imagedata r:id="rId28" o:title=""/>
            <w10:wrap type="tight"/>
          </v:shape>
        </w:pic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>13. Siz genetik mühendisi olsaydınız ne yapmak isterdiniz? ( 14 Puan )</w:t>
      </w: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BAŞARILAR</w:t>
      </w:r>
    </w:p>
    <w:p w:rsidR="00C17BB6" w:rsidRDefault="00C17BB6" w:rsidP="00832E6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………..</w:t>
      </w:r>
    </w:p>
    <w:p w:rsidR="00C17BB6" w:rsidRPr="00832E60" w:rsidRDefault="00C17BB6" w:rsidP="00832E60">
      <w:pPr>
        <w:spacing w:after="0" w:line="240" w:lineRule="auto"/>
        <w:rPr>
          <w:b/>
        </w:rPr>
      </w:pPr>
    </w:p>
    <w:sectPr w:rsidR="00C17BB6" w:rsidRPr="00832E60" w:rsidSect="00AA31F7">
      <w:type w:val="continuous"/>
      <w:pgSz w:w="11906" w:h="16838"/>
      <w:pgMar w:top="1417" w:right="1417" w:bottom="1417" w:left="1417" w:header="708" w:footer="708" w:gutter="0"/>
      <w:cols w:num="2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7EB2"/>
    <w:multiLevelType w:val="hybridMultilevel"/>
    <w:tmpl w:val="43C2DC6A"/>
    <w:lvl w:ilvl="0" w:tplc="864CAF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A93A84"/>
    <w:multiLevelType w:val="hybridMultilevel"/>
    <w:tmpl w:val="3BA48E8C"/>
    <w:lvl w:ilvl="0" w:tplc="9E640B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2F760E"/>
    <w:multiLevelType w:val="hybridMultilevel"/>
    <w:tmpl w:val="F9F0330C"/>
    <w:lvl w:ilvl="0" w:tplc="5324E0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1D569B"/>
    <w:multiLevelType w:val="hybridMultilevel"/>
    <w:tmpl w:val="BA3287C8"/>
    <w:lvl w:ilvl="0" w:tplc="4790C2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CD433E"/>
    <w:multiLevelType w:val="hybridMultilevel"/>
    <w:tmpl w:val="0116141A"/>
    <w:lvl w:ilvl="0" w:tplc="F13E9C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D6327"/>
    <w:multiLevelType w:val="hybridMultilevel"/>
    <w:tmpl w:val="292E4DB6"/>
    <w:lvl w:ilvl="0" w:tplc="90908B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792DAD"/>
    <w:multiLevelType w:val="hybridMultilevel"/>
    <w:tmpl w:val="CFB85958"/>
    <w:lvl w:ilvl="0" w:tplc="857A41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0381B22"/>
    <w:multiLevelType w:val="hybridMultilevel"/>
    <w:tmpl w:val="40E621CC"/>
    <w:lvl w:ilvl="0" w:tplc="3AF063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C937CC"/>
    <w:multiLevelType w:val="hybridMultilevel"/>
    <w:tmpl w:val="8494AEE6"/>
    <w:lvl w:ilvl="0" w:tplc="BE02EF08">
      <w:start w:val="1"/>
      <w:numFmt w:val="upperLetter"/>
      <w:lvlText w:val="%1)"/>
      <w:lvlJc w:val="left"/>
      <w:pPr>
        <w:ind w:left="2700" w:hanging="184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9">
    <w:nsid w:val="650257E9"/>
    <w:multiLevelType w:val="hybridMultilevel"/>
    <w:tmpl w:val="25CC75DA"/>
    <w:lvl w:ilvl="0" w:tplc="C1206D00">
      <w:start w:val="1"/>
      <w:numFmt w:val="upp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0">
    <w:nsid w:val="798241DF"/>
    <w:multiLevelType w:val="hybridMultilevel"/>
    <w:tmpl w:val="3260E7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15E"/>
    <w:rsid w:val="000117DF"/>
    <w:rsid w:val="00031579"/>
    <w:rsid w:val="000408BE"/>
    <w:rsid w:val="00047CF3"/>
    <w:rsid w:val="000A4647"/>
    <w:rsid w:val="000C13EE"/>
    <w:rsid w:val="000D6459"/>
    <w:rsid w:val="000F5F7E"/>
    <w:rsid w:val="00151C33"/>
    <w:rsid w:val="00156BD9"/>
    <w:rsid w:val="00182CCC"/>
    <w:rsid w:val="00183379"/>
    <w:rsid w:val="001D7B2C"/>
    <w:rsid w:val="00225C3F"/>
    <w:rsid w:val="00242487"/>
    <w:rsid w:val="0026683C"/>
    <w:rsid w:val="00287F06"/>
    <w:rsid w:val="002A53AC"/>
    <w:rsid w:val="002B1E2C"/>
    <w:rsid w:val="002B409B"/>
    <w:rsid w:val="002D152C"/>
    <w:rsid w:val="002D3227"/>
    <w:rsid w:val="002F747C"/>
    <w:rsid w:val="003201C7"/>
    <w:rsid w:val="003430A8"/>
    <w:rsid w:val="0039596D"/>
    <w:rsid w:val="003A7921"/>
    <w:rsid w:val="00417E5A"/>
    <w:rsid w:val="00483582"/>
    <w:rsid w:val="0048412E"/>
    <w:rsid w:val="00484C5D"/>
    <w:rsid w:val="004863EC"/>
    <w:rsid w:val="004D7A54"/>
    <w:rsid w:val="00503A87"/>
    <w:rsid w:val="005933DC"/>
    <w:rsid w:val="005D786F"/>
    <w:rsid w:val="005E71E6"/>
    <w:rsid w:val="005F5800"/>
    <w:rsid w:val="006127FD"/>
    <w:rsid w:val="00627565"/>
    <w:rsid w:val="006343DF"/>
    <w:rsid w:val="006561FC"/>
    <w:rsid w:val="00676D6F"/>
    <w:rsid w:val="006839BD"/>
    <w:rsid w:val="006A66F3"/>
    <w:rsid w:val="006C61A8"/>
    <w:rsid w:val="006C7E2E"/>
    <w:rsid w:val="006D0685"/>
    <w:rsid w:val="006F028F"/>
    <w:rsid w:val="00727074"/>
    <w:rsid w:val="00731FAC"/>
    <w:rsid w:val="00744537"/>
    <w:rsid w:val="00751D35"/>
    <w:rsid w:val="007665AC"/>
    <w:rsid w:val="007714DB"/>
    <w:rsid w:val="00783E60"/>
    <w:rsid w:val="007C5101"/>
    <w:rsid w:val="007C6FE7"/>
    <w:rsid w:val="007D606B"/>
    <w:rsid w:val="007E6049"/>
    <w:rsid w:val="007F2F83"/>
    <w:rsid w:val="008037A0"/>
    <w:rsid w:val="00815BFD"/>
    <w:rsid w:val="0081633B"/>
    <w:rsid w:val="00824D8C"/>
    <w:rsid w:val="00832E60"/>
    <w:rsid w:val="008568DB"/>
    <w:rsid w:val="00863824"/>
    <w:rsid w:val="00894443"/>
    <w:rsid w:val="008B0DE4"/>
    <w:rsid w:val="008C65FD"/>
    <w:rsid w:val="009423F6"/>
    <w:rsid w:val="00982C20"/>
    <w:rsid w:val="00985E86"/>
    <w:rsid w:val="009A7987"/>
    <w:rsid w:val="009C3A4B"/>
    <w:rsid w:val="009E238B"/>
    <w:rsid w:val="009E5F9F"/>
    <w:rsid w:val="009E6234"/>
    <w:rsid w:val="00A23464"/>
    <w:rsid w:val="00A4028E"/>
    <w:rsid w:val="00A50BCB"/>
    <w:rsid w:val="00A650E8"/>
    <w:rsid w:val="00A80B27"/>
    <w:rsid w:val="00A91D36"/>
    <w:rsid w:val="00AA31F7"/>
    <w:rsid w:val="00AB7A4D"/>
    <w:rsid w:val="00AC0475"/>
    <w:rsid w:val="00AE5EA6"/>
    <w:rsid w:val="00AF4DE4"/>
    <w:rsid w:val="00B04B14"/>
    <w:rsid w:val="00B213B6"/>
    <w:rsid w:val="00B30DC9"/>
    <w:rsid w:val="00B36429"/>
    <w:rsid w:val="00B67305"/>
    <w:rsid w:val="00B67366"/>
    <w:rsid w:val="00B90831"/>
    <w:rsid w:val="00BA4E70"/>
    <w:rsid w:val="00BB151B"/>
    <w:rsid w:val="00BC6D84"/>
    <w:rsid w:val="00BD04C3"/>
    <w:rsid w:val="00BF3655"/>
    <w:rsid w:val="00BF5A62"/>
    <w:rsid w:val="00BF696B"/>
    <w:rsid w:val="00C17BB6"/>
    <w:rsid w:val="00C20C7D"/>
    <w:rsid w:val="00C268AC"/>
    <w:rsid w:val="00C35607"/>
    <w:rsid w:val="00C650FB"/>
    <w:rsid w:val="00CA3506"/>
    <w:rsid w:val="00CD3FAD"/>
    <w:rsid w:val="00CF40FD"/>
    <w:rsid w:val="00CF435D"/>
    <w:rsid w:val="00D075A5"/>
    <w:rsid w:val="00D1047B"/>
    <w:rsid w:val="00D3503A"/>
    <w:rsid w:val="00D40213"/>
    <w:rsid w:val="00D84820"/>
    <w:rsid w:val="00DA11A1"/>
    <w:rsid w:val="00DA204F"/>
    <w:rsid w:val="00DD0AD2"/>
    <w:rsid w:val="00E218C3"/>
    <w:rsid w:val="00E335DB"/>
    <w:rsid w:val="00E4660B"/>
    <w:rsid w:val="00E70B12"/>
    <w:rsid w:val="00E74239"/>
    <w:rsid w:val="00E766D1"/>
    <w:rsid w:val="00E9180C"/>
    <w:rsid w:val="00EA6429"/>
    <w:rsid w:val="00EC06EA"/>
    <w:rsid w:val="00EC1962"/>
    <w:rsid w:val="00ED5D21"/>
    <w:rsid w:val="00ED6F70"/>
    <w:rsid w:val="00EF0A2F"/>
    <w:rsid w:val="00EF7800"/>
    <w:rsid w:val="00F1020F"/>
    <w:rsid w:val="00F501F5"/>
    <w:rsid w:val="00F51045"/>
    <w:rsid w:val="00F6715E"/>
    <w:rsid w:val="00F72A67"/>
    <w:rsid w:val="00F8606B"/>
    <w:rsid w:val="00F865F1"/>
    <w:rsid w:val="00F94CAA"/>
    <w:rsid w:val="00FB31D5"/>
    <w:rsid w:val="00FC1BA3"/>
    <w:rsid w:val="00FE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E5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715E"/>
    <w:pPr>
      <w:ind w:left="720"/>
      <w:contextualSpacing/>
    </w:pPr>
  </w:style>
  <w:style w:type="table" w:styleId="TableGrid">
    <w:name w:val="Table Grid"/>
    <w:basedOn w:val="TableNormal"/>
    <w:uiPriority w:val="99"/>
    <w:rsid w:val="00AA31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27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75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420</TotalTime>
  <Pages>3</Pages>
  <Words>435</Words>
  <Characters>2484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Ateş</dc:creator>
  <cp:keywords/>
  <dc:description/>
  <cp:lastModifiedBy>fatih</cp:lastModifiedBy>
  <cp:revision>34</cp:revision>
  <dcterms:created xsi:type="dcterms:W3CDTF">2013-10-27T20:29:00Z</dcterms:created>
  <dcterms:modified xsi:type="dcterms:W3CDTF">2014-10-26T20:12:00Z</dcterms:modified>
</cp:coreProperties>
</file>